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009B1" w14:textId="093260F4" w:rsidR="001068EF" w:rsidRPr="001068EF" w:rsidRDefault="00997F14" w:rsidP="001068E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068EF" w:rsidRPr="001068EF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B545D7">
        <w:rPr>
          <w:rFonts w:ascii="Corbel" w:hAnsi="Corbel"/>
          <w:bCs/>
          <w:i/>
          <w:lang w:eastAsia="ar-SA"/>
        </w:rPr>
        <w:t>61</w:t>
      </w:r>
      <w:r w:rsidR="001068EF" w:rsidRPr="001068EF">
        <w:rPr>
          <w:rFonts w:ascii="Corbel" w:hAnsi="Corbel"/>
          <w:bCs/>
          <w:i/>
          <w:lang w:eastAsia="ar-SA"/>
        </w:rPr>
        <w:t>/202</w:t>
      </w:r>
      <w:r w:rsidR="00B545D7">
        <w:rPr>
          <w:rFonts w:ascii="Corbel" w:hAnsi="Corbel"/>
          <w:bCs/>
          <w:i/>
          <w:lang w:eastAsia="ar-SA"/>
        </w:rPr>
        <w:t>5</w:t>
      </w:r>
    </w:p>
    <w:p w14:paraId="3460975B" w14:textId="77777777" w:rsidR="001068EF" w:rsidRPr="001068EF" w:rsidRDefault="001068EF" w:rsidP="001068E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89B3F8B" w14:textId="34409D52" w:rsidR="001068EF" w:rsidRPr="001068EF" w:rsidRDefault="001068EF" w:rsidP="001068E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B545D7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1068EF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B545D7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76E1AE41" w14:textId="77777777" w:rsidR="001068EF" w:rsidRPr="001068EF" w:rsidRDefault="001068EF" w:rsidP="001068E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i/>
          <w:sz w:val="20"/>
          <w:szCs w:val="20"/>
          <w:lang w:eastAsia="ar-SA"/>
        </w:rPr>
        <w:t>(skrajne daty</w:t>
      </w:r>
      <w:r w:rsidRPr="001068EF">
        <w:rPr>
          <w:rFonts w:ascii="Corbel" w:hAnsi="Corbel"/>
          <w:sz w:val="20"/>
          <w:szCs w:val="20"/>
          <w:lang w:eastAsia="ar-SA"/>
        </w:rPr>
        <w:t>)</w:t>
      </w:r>
    </w:p>
    <w:p w14:paraId="45CD066F" w14:textId="676EE6BE" w:rsidR="001068EF" w:rsidRPr="001068EF" w:rsidRDefault="001068EF" w:rsidP="001068E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068EF">
        <w:rPr>
          <w:rFonts w:ascii="Corbel" w:hAnsi="Corbel"/>
          <w:sz w:val="20"/>
          <w:szCs w:val="20"/>
          <w:lang w:eastAsia="ar-SA"/>
        </w:rPr>
        <w:t>Rok akademicki 202</w:t>
      </w:r>
      <w:r w:rsidR="00B545D7">
        <w:rPr>
          <w:rFonts w:ascii="Corbel" w:hAnsi="Corbel"/>
          <w:sz w:val="20"/>
          <w:szCs w:val="20"/>
          <w:lang w:eastAsia="ar-SA"/>
        </w:rPr>
        <w:t>8</w:t>
      </w:r>
      <w:r w:rsidRPr="001068EF">
        <w:rPr>
          <w:rFonts w:ascii="Corbel" w:hAnsi="Corbel"/>
          <w:sz w:val="20"/>
          <w:szCs w:val="20"/>
          <w:lang w:eastAsia="ar-SA"/>
        </w:rPr>
        <w:t>/202</w:t>
      </w:r>
      <w:r w:rsidR="00B545D7">
        <w:rPr>
          <w:rFonts w:ascii="Corbel" w:hAnsi="Corbel"/>
          <w:sz w:val="20"/>
          <w:szCs w:val="20"/>
          <w:lang w:eastAsia="ar-SA"/>
        </w:rPr>
        <w:t>9</w:t>
      </w: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18194E38" w:rsidR="00412E1D" w:rsidRPr="00B545D7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B545D7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B545D7" w:rsidRPr="00B545D7">
              <w:rPr>
                <w:rFonts w:ascii="Corbel" w:hAnsi="Corbel"/>
                <w:bCs/>
                <w:sz w:val="24"/>
                <w:szCs w:val="24"/>
              </w:rPr>
              <w:t xml:space="preserve"> zawodowa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0669063B" w:rsidR="00412E1D" w:rsidRPr="009C54AE" w:rsidRDefault="00B545D7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33427336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6EF7D8C5" w:rsidR="00412E1D" w:rsidRPr="009C54AE" w:rsidRDefault="006A45BB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5599B780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477B7096" w:rsidR="00412E1D" w:rsidRPr="0024109F" w:rsidRDefault="0024109F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4109F">
              <w:rPr>
                <w:rFonts w:ascii="Corbel" w:hAnsi="Corbel"/>
                <w:b w:val="0"/>
                <w:bCs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Default="00412E1D" w:rsidP="00B545D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9BAE6D1" w14:textId="77777777" w:rsidR="00B545D7" w:rsidRPr="009C54AE" w:rsidRDefault="00B545D7" w:rsidP="00B545D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1CED0C" w14:textId="77777777" w:rsidR="00412E1D" w:rsidRPr="009C54AE" w:rsidRDefault="00412E1D" w:rsidP="00B545D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B545D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B545D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B545D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719BB391" w:rsidR="00412E1D" w:rsidRPr="009C54AE" w:rsidRDefault="00906CE3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8C00B3" w14:textId="77777777" w:rsidR="00412E1D" w:rsidRPr="009C54AE" w:rsidRDefault="00412E1D" w:rsidP="00B545D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1415017" w:rsidR="00412E1D" w:rsidRDefault="00412E1D" w:rsidP="00B545D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325A3C90" w14:textId="77777777" w:rsidR="00B545D7" w:rsidRPr="009C54AE" w:rsidRDefault="00B545D7" w:rsidP="00B545D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1247D6" w14:textId="77777777" w:rsidR="00412E1D" w:rsidRPr="009C54AE" w:rsidRDefault="00412E1D" w:rsidP="00B545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B545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B545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3197624F" w:rsidR="00412E1D" w:rsidRPr="009C54AE" w:rsidRDefault="00412E1D" w:rsidP="00B545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B545D7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B545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B545D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0BFB9FAE" w14:textId="6B1F7618" w:rsidR="00412E1D" w:rsidRDefault="00412E1D" w:rsidP="00B545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5CF9DC04" w:rsidR="00412E1D" w:rsidRDefault="00412E1D" w:rsidP="00B545D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B545D7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A7B8F53" w14:textId="77777777" w:rsidR="00B545D7" w:rsidRPr="009C54AE" w:rsidRDefault="00B545D7" w:rsidP="00B545D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412E1D" w:rsidRPr="009C54AE" w14:paraId="5AA8E3C1" w14:textId="77777777" w:rsidTr="00B545D7">
        <w:tc>
          <w:tcPr>
            <w:tcW w:w="9349" w:type="dxa"/>
          </w:tcPr>
          <w:p w14:paraId="0055123A" w14:textId="30431D3F" w:rsidR="00412E1D" w:rsidRPr="009C54AE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roku studiów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C365528" w14:textId="77777777" w:rsidR="00412E1D" w:rsidRDefault="00412E1D" w:rsidP="00B545D7">
      <w:pPr>
        <w:pStyle w:val="Punktygwne"/>
        <w:spacing w:before="0" w:after="0"/>
        <w:rPr>
          <w:rFonts w:ascii="Corbel" w:hAnsi="Corbel"/>
          <w:szCs w:val="24"/>
        </w:rPr>
      </w:pPr>
    </w:p>
    <w:p w14:paraId="186862D8" w14:textId="77777777" w:rsidR="001068EF" w:rsidRDefault="001068EF" w:rsidP="00B545D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6B6DB2ED" w14:textId="7BEEEF89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87EB2C6" w14:textId="77777777" w:rsidR="00565F71" w:rsidRPr="009C54AE" w:rsidRDefault="00565F71" w:rsidP="00565F7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B545D7">
        <w:tc>
          <w:tcPr>
            <w:tcW w:w="843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</w:tbl>
    <w:p w14:paraId="3A12956E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FB724D" w14:textId="77777777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76A73FAE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08955C3D" w:rsidR="00412E1D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0A3791" w14:textId="77777777" w:rsidR="00B545D7" w:rsidRPr="009C54AE" w:rsidRDefault="00B545D7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B545D7">
        <w:tc>
          <w:tcPr>
            <w:tcW w:w="9520" w:type="dxa"/>
          </w:tcPr>
          <w:p w14:paraId="0C2144BF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B545D7">
        <w:tc>
          <w:tcPr>
            <w:tcW w:w="9520" w:type="dxa"/>
          </w:tcPr>
          <w:p w14:paraId="6FBA1AE8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351191F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B545D7">
        <w:tc>
          <w:tcPr>
            <w:tcW w:w="9520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B545D7">
        <w:tc>
          <w:tcPr>
            <w:tcW w:w="9520" w:type="dxa"/>
          </w:tcPr>
          <w:p w14:paraId="528E45AE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D4389" w14:textId="77777777" w:rsidR="00B545D7" w:rsidRDefault="00B545D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0F5D803" w14:textId="7E51DFA2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815"/>
        <w:gridCol w:w="2117"/>
      </w:tblGrid>
      <w:tr w:rsidR="00565F71" w:rsidRPr="009C54AE" w14:paraId="381AD3FB" w14:textId="77777777" w:rsidTr="00B545D7">
        <w:tc>
          <w:tcPr>
            <w:tcW w:w="1588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5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B545D7">
        <w:tc>
          <w:tcPr>
            <w:tcW w:w="1588" w:type="dxa"/>
          </w:tcPr>
          <w:p w14:paraId="784307C4" w14:textId="1E3F9E6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15" w:type="dxa"/>
          </w:tcPr>
          <w:p w14:paraId="3E8DE443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47AB421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19EC22B8" w14:textId="77777777" w:rsidTr="00B545D7">
        <w:tc>
          <w:tcPr>
            <w:tcW w:w="1588" w:type="dxa"/>
          </w:tcPr>
          <w:p w14:paraId="61A0C8E5" w14:textId="52C099D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15" w:type="dxa"/>
          </w:tcPr>
          <w:p w14:paraId="7047D98C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0F71C054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5C2348D5" w14:textId="77777777" w:rsidTr="00B545D7">
        <w:tc>
          <w:tcPr>
            <w:tcW w:w="1588" w:type="dxa"/>
          </w:tcPr>
          <w:p w14:paraId="12FCBC45" w14:textId="14872C1E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15" w:type="dxa"/>
          </w:tcPr>
          <w:p w14:paraId="04CF6B3A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2451407A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6F99674" w14:textId="77777777" w:rsidTr="00B545D7">
        <w:tc>
          <w:tcPr>
            <w:tcW w:w="1588" w:type="dxa"/>
          </w:tcPr>
          <w:p w14:paraId="50ADFC47" w14:textId="3A869481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15" w:type="dxa"/>
          </w:tcPr>
          <w:p w14:paraId="3DB41506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409749DE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CFCA202" w14:textId="77777777" w:rsidTr="00B545D7">
        <w:tc>
          <w:tcPr>
            <w:tcW w:w="1588" w:type="dxa"/>
          </w:tcPr>
          <w:p w14:paraId="300D9A96" w14:textId="791903DC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15" w:type="dxa"/>
          </w:tcPr>
          <w:p w14:paraId="5EEF91C2" w14:textId="61029E46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27B7B08C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7888109" w14:textId="77777777" w:rsidTr="00B545D7">
        <w:tc>
          <w:tcPr>
            <w:tcW w:w="1588" w:type="dxa"/>
          </w:tcPr>
          <w:p w14:paraId="12DFF495" w14:textId="14B7443D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15" w:type="dxa"/>
          </w:tcPr>
          <w:p w14:paraId="5D4CDD37" w14:textId="3C7ED326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68CF65FD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14BABE5" w14:textId="77777777" w:rsidTr="00B545D7">
        <w:tc>
          <w:tcPr>
            <w:tcW w:w="1588" w:type="dxa"/>
          </w:tcPr>
          <w:p w14:paraId="4ACB2636" w14:textId="7BDD6BF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15" w:type="dxa"/>
          </w:tcPr>
          <w:p w14:paraId="6E85CDD7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Opracowywanie  projektów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30C9711" w14:textId="77777777" w:rsidTr="00B545D7">
        <w:tc>
          <w:tcPr>
            <w:tcW w:w="1588" w:type="dxa"/>
          </w:tcPr>
          <w:p w14:paraId="3F0E478F" w14:textId="0BE727B0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815" w:type="dxa"/>
          </w:tcPr>
          <w:p w14:paraId="21DC0AD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1198EEC4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DEF6D9A" w14:textId="77777777" w:rsidTr="00B545D7">
        <w:tc>
          <w:tcPr>
            <w:tcW w:w="1588" w:type="dxa"/>
          </w:tcPr>
          <w:p w14:paraId="050C340E" w14:textId="5C5851F9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815" w:type="dxa"/>
          </w:tcPr>
          <w:p w14:paraId="4035BE80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D9FDED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869E309" w14:textId="77777777" w:rsidTr="00B545D7">
        <w:tc>
          <w:tcPr>
            <w:tcW w:w="1588" w:type="dxa"/>
          </w:tcPr>
          <w:p w14:paraId="354C7421" w14:textId="17079E5D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815" w:type="dxa"/>
          </w:tcPr>
          <w:p w14:paraId="510FDEE5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E6C6EA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69CE4D3" w14:textId="77777777" w:rsidTr="00B545D7">
        <w:tc>
          <w:tcPr>
            <w:tcW w:w="1588" w:type="dxa"/>
          </w:tcPr>
          <w:p w14:paraId="1137BCEB" w14:textId="01997E5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815" w:type="dxa"/>
          </w:tcPr>
          <w:p w14:paraId="2257458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09135B2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B545D7">
        <w:trPr>
          <w:trHeight w:val="1430"/>
        </w:trPr>
        <w:tc>
          <w:tcPr>
            <w:tcW w:w="9670" w:type="dxa"/>
            <w:vAlign w:val="center"/>
          </w:tcPr>
          <w:p w14:paraId="244736F4" w14:textId="5F7F9464" w:rsidR="00412E1D" w:rsidRPr="009C54AE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05B6E3" w14:textId="77777777" w:rsidR="00B545D7" w:rsidRDefault="00B545D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70498369" w14:textId="18A89FC3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412E1D" w:rsidRPr="009C54AE" w14:paraId="349E25AD" w14:textId="77777777" w:rsidTr="00B545D7">
        <w:tc>
          <w:tcPr>
            <w:tcW w:w="513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B545D7">
        <w:tc>
          <w:tcPr>
            <w:tcW w:w="513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66200C7A" w14:textId="59DC2310" w:rsidR="00412E1D" w:rsidRPr="009C54AE" w:rsidRDefault="00B545D7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412E1D" w:rsidRPr="009C54AE" w14:paraId="553AA27A" w14:textId="77777777" w:rsidTr="00B545D7">
        <w:tc>
          <w:tcPr>
            <w:tcW w:w="513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B545D7">
        <w:tc>
          <w:tcPr>
            <w:tcW w:w="513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B545D7">
        <w:tc>
          <w:tcPr>
            <w:tcW w:w="513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B545D7">
        <w:tc>
          <w:tcPr>
            <w:tcW w:w="513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B545D7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412E1D" w:rsidRPr="009C54AE" w14:paraId="34C343A5" w14:textId="77777777" w:rsidTr="00B545D7">
        <w:trPr>
          <w:trHeight w:val="397"/>
        </w:trPr>
        <w:tc>
          <w:tcPr>
            <w:tcW w:w="3856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B545D7">
        <w:trPr>
          <w:trHeight w:val="397"/>
        </w:trPr>
        <w:tc>
          <w:tcPr>
            <w:tcW w:w="3856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042ABB" w14:textId="60F11F84" w:rsidR="00412E1D" w:rsidRPr="00B545D7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</w:t>
            </w:r>
            <w:r w:rsidR="00B545D7">
              <w:rPr>
                <w:rFonts w:ascii="Corbel" w:hAnsi="Corbel"/>
                <w:b w:val="0"/>
                <w:smallCaps w:val="0"/>
                <w:szCs w:val="24"/>
              </w:rPr>
              <w:t>k</w:t>
            </w: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2B79104" w14:textId="7BFC48C2" w:rsidR="00412E1D" w:rsidRPr="00B545D7" w:rsidRDefault="00565F71" w:rsidP="00B545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5E361" w14:textId="77777777" w:rsidR="003A6E00" w:rsidRDefault="003A6E00" w:rsidP="00C16ABF">
      <w:pPr>
        <w:spacing w:after="0" w:line="240" w:lineRule="auto"/>
      </w:pPr>
      <w:r>
        <w:separator/>
      </w:r>
    </w:p>
  </w:endnote>
  <w:endnote w:type="continuationSeparator" w:id="0">
    <w:p w14:paraId="1432FAAA" w14:textId="77777777" w:rsidR="003A6E00" w:rsidRDefault="003A6E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0A04A" w14:textId="77777777" w:rsidR="003A6E00" w:rsidRDefault="003A6E00" w:rsidP="00C16ABF">
      <w:pPr>
        <w:spacing w:after="0" w:line="240" w:lineRule="auto"/>
      </w:pPr>
      <w:r>
        <w:separator/>
      </w:r>
    </w:p>
  </w:footnote>
  <w:footnote w:type="continuationSeparator" w:id="0">
    <w:p w14:paraId="19E4D31F" w14:textId="77777777" w:rsidR="003A6E00" w:rsidRDefault="003A6E00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016479">
    <w:abstractNumId w:val="0"/>
  </w:num>
  <w:num w:numId="2" w16cid:durableId="1887257067">
    <w:abstractNumId w:val="2"/>
  </w:num>
  <w:num w:numId="3" w16cid:durableId="34301764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68E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29D"/>
    <w:rsid w:val="0024028F"/>
    <w:rsid w:val="0024109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E2A"/>
    <w:rsid w:val="003A0A5B"/>
    <w:rsid w:val="003A1176"/>
    <w:rsid w:val="003A6E00"/>
    <w:rsid w:val="003C0BAE"/>
    <w:rsid w:val="003D18A9"/>
    <w:rsid w:val="003D1F04"/>
    <w:rsid w:val="003D3F2F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5F71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5BB"/>
    <w:rsid w:val="006D050F"/>
    <w:rsid w:val="006D6139"/>
    <w:rsid w:val="006E5D65"/>
    <w:rsid w:val="006F1282"/>
    <w:rsid w:val="006F1FBC"/>
    <w:rsid w:val="006F31E2"/>
    <w:rsid w:val="00701FAC"/>
    <w:rsid w:val="00706544"/>
    <w:rsid w:val="007072BA"/>
    <w:rsid w:val="0071620A"/>
    <w:rsid w:val="00724677"/>
    <w:rsid w:val="00725459"/>
    <w:rsid w:val="007327BD"/>
    <w:rsid w:val="00734608"/>
    <w:rsid w:val="007378AC"/>
    <w:rsid w:val="00745302"/>
    <w:rsid w:val="007461D6"/>
    <w:rsid w:val="00746EC8"/>
    <w:rsid w:val="00763BF1"/>
    <w:rsid w:val="00766FD4"/>
    <w:rsid w:val="007726C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CD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56"/>
    <w:rsid w:val="008E64F4"/>
    <w:rsid w:val="008F12C9"/>
    <w:rsid w:val="008F6E29"/>
    <w:rsid w:val="00906CE3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7F36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3816"/>
    <w:rsid w:val="00B545D7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813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A2B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2FC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A5618-1879-4F27-874F-37863DA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6</cp:revision>
  <cp:lastPrinted>2025-12-11T09:21:00Z</cp:lastPrinted>
  <dcterms:created xsi:type="dcterms:W3CDTF">2025-12-09T11:17:00Z</dcterms:created>
  <dcterms:modified xsi:type="dcterms:W3CDTF">2025-12-11T09:21:00Z</dcterms:modified>
</cp:coreProperties>
</file>